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C790A4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032759">
        <w:rPr>
          <w:rFonts w:cs="Arial"/>
          <w:color w:val="000000"/>
          <w:sz w:val="24"/>
          <w:szCs w:val="24"/>
        </w:rPr>
        <w:t>2352</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384EA17" w:rsidR="00F43ACD" w:rsidRDefault="00070561" w:rsidP="00070561">
      <w:pPr>
        <w:tabs>
          <w:tab w:val="left" w:pos="1985"/>
        </w:tabs>
        <w:rPr>
          <w:rFonts w:ascii="Arial" w:hAnsi="Arial"/>
          <w:sz w:val="24"/>
          <w:lang w:val="en-US"/>
        </w:rPr>
      </w:pPr>
      <w:r>
        <w:rPr>
          <w:rFonts w:ascii="Arial" w:hAnsi="Arial"/>
          <w:b/>
          <w:sz w:val="24"/>
          <w:lang w:val="en-US"/>
        </w:rPr>
        <w:t>Agenda item:</w:t>
      </w:r>
      <w:r w:rsidR="001A2D86">
        <w:rPr>
          <w:rFonts w:ascii="Arial" w:hAnsi="Arial"/>
          <w:sz w:val="24"/>
          <w:lang w:val="en-US"/>
        </w:rPr>
        <w:tab/>
        <w:t>8.8.2.5</w:t>
      </w:r>
      <w:r w:rsidR="001A2D86">
        <w:rPr>
          <w:rFonts w:ascii="Arial" w:hAnsi="Arial"/>
          <w:sz w:val="24"/>
          <w:lang w:val="en-US"/>
        </w:rPr>
        <w:tab/>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FFCF73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A2D86">
        <w:rPr>
          <w:rFonts w:ascii="Arial" w:hAnsi="Arial"/>
          <w:sz w:val="24"/>
          <w:lang w:val="en-US"/>
        </w:rPr>
        <w:t xml:space="preserve">On necessity of </w:t>
      </w:r>
      <w:proofErr w:type="spellStart"/>
      <w:r w:rsidR="001A2D86">
        <w:rPr>
          <w:rFonts w:ascii="Arial" w:hAnsi="Arial"/>
          <w:sz w:val="24"/>
          <w:lang w:val="en-US"/>
        </w:rPr>
        <w:t>gNB</w:t>
      </w:r>
      <w:proofErr w:type="spellEnd"/>
      <w:r w:rsidR="001A2D86">
        <w:rPr>
          <w:rFonts w:ascii="Arial" w:hAnsi="Arial"/>
          <w:sz w:val="24"/>
          <w:lang w:val="en-US"/>
        </w:rPr>
        <w:t xml:space="preserve"> requirements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0D1B48C" w:rsidR="00804DAC" w:rsidRDefault="00D2472A" w:rsidP="00804DAC">
      <w:pPr>
        <w:rPr>
          <w:lang w:val="en-US"/>
        </w:rPr>
      </w:pPr>
      <w:r>
        <w:rPr>
          <w:lang w:val="en-US"/>
        </w:rPr>
        <w:t xml:space="preserve">In RAN4#92 meeting, we briefly discussed </w:t>
      </w:r>
      <w:proofErr w:type="spellStart"/>
      <w:r>
        <w:rPr>
          <w:lang w:val="en-US"/>
        </w:rPr>
        <w:t>gNB</w:t>
      </w:r>
      <w:proofErr w:type="spellEnd"/>
      <w:r>
        <w:rPr>
          <w:lang w:val="en-US"/>
        </w:rPr>
        <w:t xml:space="preserve"> requirements for NR positioning [1]. In this paper, the necessity of </w:t>
      </w:r>
      <w:proofErr w:type="spellStart"/>
      <w:r>
        <w:rPr>
          <w:lang w:val="en-US"/>
        </w:rPr>
        <w:t>gNB</w:t>
      </w:r>
      <w:proofErr w:type="spellEnd"/>
      <w:r>
        <w:rPr>
          <w:lang w:val="en-US"/>
        </w:rPr>
        <w:t xml:space="preserve"> requirements for NR positioning is further discussed. In particular, we elaborate on the impact of lax network synchronization and calibration error on TDOA and multi-RTT positioning techniques, respectively. </w:t>
      </w:r>
      <w:r w:rsidR="00752E14">
        <w:rPr>
          <w:lang w:val="en-US"/>
        </w:rPr>
        <w:t>Both</w:t>
      </w:r>
      <w:r>
        <w:rPr>
          <w:lang w:val="en-US"/>
        </w:rPr>
        <w:t xml:space="preserve"> positioning techniques are adopted </w:t>
      </w:r>
      <w:r w:rsidR="00752E14">
        <w:rPr>
          <w:lang w:val="en-US"/>
        </w:rPr>
        <w:t xml:space="preserve">for Release 16 </w:t>
      </w:r>
      <w:r>
        <w:rPr>
          <w:lang w:val="en-US"/>
        </w:rPr>
        <w:t xml:space="preserve">per NR positioning WID [2].  </w:t>
      </w:r>
    </w:p>
    <w:p w14:paraId="48083121" w14:textId="4CEF45C5" w:rsidR="00B11797" w:rsidRDefault="00B11797" w:rsidP="00804DAC">
      <w:pPr>
        <w:rPr>
          <w:lang w:val="en-US"/>
        </w:rPr>
      </w:pPr>
      <w:r>
        <w:rPr>
          <w:lang w:val="en-US"/>
        </w:rPr>
        <w:t>For reference, the regulatory and commercial requirements for Release 16 NR positioning are reproduced here from TR38.855:</w:t>
      </w:r>
    </w:p>
    <w:p w14:paraId="12546FCF" w14:textId="331C5234" w:rsidR="00B11797" w:rsidRPr="00804DAC" w:rsidRDefault="00B11797" w:rsidP="00804DAC">
      <w:pPr>
        <w:rPr>
          <w:lang w:val="en-US"/>
        </w:rPr>
      </w:pPr>
      <w:r w:rsidRPr="0074147F">
        <w:rPr>
          <w:noProof/>
          <w:lang w:val="en-US" w:eastAsia="zh-CN"/>
        </w:rPr>
        <mc:AlternateContent>
          <mc:Choice Requires="wps">
            <w:drawing>
              <wp:inline distT="0" distB="0" distL="0" distR="0" wp14:anchorId="608A58D9" wp14:editId="3015BA33">
                <wp:extent cx="6078220" cy="3409950"/>
                <wp:effectExtent l="0" t="0" r="1778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409950"/>
                        </a:xfrm>
                        <a:prstGeom prst="rect">
                          <a:avLst/>
                        </a:prstGeom>
                        <a:solidFill>
                          <a:srgbClr val="FFFFFF"/>
                        </a:solidFill>
                        <a:ln w="9525">
                          <a:solidFill>
                            <a:srgbClr val="000000"/>
                          </a:solidFill>
                          <a:miter lim="800000"/>
                          <a:headEnd/>
                          <a:tailEnd/>
                        </a:ln>
                      </wps:spPr>
                      <wps:txbx>
                        <w:txbxContent>
                          <w:p w14:paraId="66F39F14" w14:textId="77777777" w:rsidR="00B11797" w:rsidRPr="00790A20" w:rsidRDefault="00B11797" w:rsidP="00B11797">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2B2AB030" w14:textId="77777777" w:rsidR="00B11797" w:rsidRPr="00790A20" w:rsidRDefault="00B11797" w:rsidP="00B11797">
                            <w:pPr>
                              <w:pStyle w:val="B10"/>
                              <w:rPr>
                                <w:lang w:val="en-US"/>
                              </w:rPr>
                            </w:pPr>
                            <w:r w:rsidRPr="00790A20">
                              <w:rPr>
                                <w:lang w:val="en-US"/>
                              </w:rPr>
                              <w:t>-</w:t>
                            </w:r>
                            <w:r w:rsidRPr="00790A20">
                              <w:rPr>
                                <w:lang w:val="en-US"/>
                              </w:rPr>
                              <w:tab/>
                              <w:t>Horizontal positioning error &lt;= 50m for 80% of UEs</w:t>
                            </w:r>
                          </w:p>
                          <w:p w14:paraId="1FB5E6D3" w14:textId="77777777" w:rsidR="00B11797" w:rsidRPr="00790A20" w:rsidRDefault="00B11797" w:rsidP="00B11797">
                            <w:pPr>
                              <w:pStyle w:val="B10"/>
                              <w:rPr>
                                <w:lang w:val="en-US"/>
                              </w:rPr>
                            </w:pPr>
                            <w:r w:rsidRPr="00790A20">
                              <w:rPr>
                                <w:lang w:val="en-US"/>
                              </w:rPr>
                              <w:t>-</w:t>
                            </w:r>
                            <w:r w:rsidRPr="00790A20">
                              <w:rPr>
                                <w:lang w:val="en-US"/>
                              </w:rPr>
                              <w:tab/>
                              <w:t>Vertical positioning error &lt;5 m for 80% of UEs</w:t>
                            </w:r>
                          </w:p>
                          <w:p w14:paraId="2064E7C6" w14:textId="77777777" w:rsidR="00B11797" w:rsidRPr="00790A20" w:rsidRDefault="00B11797" w:rsidP="00B11797">
                            <w:pPr>
                              <w:pStyle w:val="B2"/>
                              <w:rPr>
                                <w:lang w:val="en-US"/>
                              </w:rPr>
                            </w:pPr>
                            <w:r w:rsidRPr="00790A20">
                              <w:rPr>
                                <w:lang w:val="en-US"/>
                              </w:rPr>
                              <w:t>-</w:t>
                            </w:r>
                            <w:r w:rsidRPr="00790A20">
                              <w:rPr>
                                <w:lang w:val="en-US"/>
                              </w:rPr>
                              <w:tab/>
                              <w:t>Note: The regulatory requirements of [36] refer to floor level vertical accuracy</w:t>
                            </w:r>
                          </w:p>
                          <w:p w14:paraId="5A1C5678" w14:textId="77777777" w:rsidR="00B11797" w:rsidRPr="00790A20" w:rsidRDefault="00B11797" w:rsidP="00B11797">
                            <w:pPr>
                              <w:pStyle w:val="B10"/>
                              <w:rPr>
                                <w:lang w:val="en-US"/>
                              </w:rPr>
                            </w:pPr>
                            <w:r w:rsidRPr="00790A20">
                              <w:rPr>
                                <w:lang w:val="en-US"/>
                              </w:rPr>
                              <w:t>-</w:t>
                            </w:r>
                            <w:r w:rsidRPr="00790A20">
                              <w:rPr>
                                <w:lang w:val="en-US"/>
                              </w:rPr>
                              <w:tab/>
                              <w:t>End to end latency and TTFF &lt; 30 seconds</w:t>
                            </w:r>
                          </w:p>
                          <w:p w14:paraId="0C2E14A3" w14:textId="77777777" w:rsidR="00B11797" w:rsidRPr="00790A20" w:rsidRDefault="00B11797" w:rsidP="00B11797">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5EDA58ED" w14:textId="77777777" w:rsidR="00B11797" w:rsidRPr="00790A20" w:rsidRDefault="00B11797" w:rsidP="00B11797">
                            <w:pPr>
                              <w:pStyle w:val="B10"/>
                              <w:rPr>
                                <w:lang w:val="en-US"/>
                              </w:rPr>
                            </w:pPr>
                            <w:r w:rsidRPr="00790A20">
                              <w:rPr>
                                <w:lang w:val="en-US"/>
                              </w:rPr>
                              <w:t>-</w:t>
                            </w:r>
                            <w:r w:rsidRPr="00790A20">
                              <w:rPr>
                                <w:lang w:val="en-US"/>
                              </w:rPr>
                              <w:tab/>
                              <w:t>Horizontal positioning error &lt; 3m for 80% of UEs in indoor deployment scenarios</w:t>
                            </w:r>
                          </w:p>
                          <w:p w14:paraId="79926046"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indoor deployment scenarios</w:t>
                            </w:r>
                          </w:p>
                          <w:p w14:paraId="7F845802" w14:textId="77777777" w:rsidR="00B11797" w:rsidRPr="00790A20" w:rsidRDefault="00B11797" w:rsidP="00B11797">
                            <w:pPr>
                              <w:pStyle w:val="B10"/>
                              <w:rPr>
                                <w:lang w:val="en-US"/>
                              </w:rPr>
                            </w:pPr>
                            <w:r w:rsidRPr="00790A20">
                              <w:rPr>
                                <w:lang w:val="en-US"/>
                              </w:rPr>
                              <w:t>-</w:t>
                            </w:r>
                            <w:r w:rsidRPr="00790A20">
                              <w:rPr>
                                <w:lang w:val="en-US"/>
                              </w:rPr>
                              <w:tab/>
                              <w:t xml:space="preserve">Horizontal positioning error &lt; 10m for 80% of UEs in outdoor deployments scenarios </w:t>
                            </w:r>
                          </w:p>
                          <w:p w14:paraId="13314B3A"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outdoor deployment scenarios</w:t>
                            </w:r>
                          </w:p>
                          <w:p w14:paraId="651FA558" w14:textId="77777777" w:rsidR="00B11797" w:rsidRPr="00790A20" w:rsidRDefault="00B11797" w:rsidP="00B11797">
                            <w:pPr>
                              <w:pStyle w:val="B10"/>
                              <w:rPr>
                                <w:lang w:val="en-US"/>
                              </w:rPr>
                            </w:pPr>
                            <w:r w:rsidRPr="00790A20">
                              <w:rPr>
                                <w:lang w:val="en-US"/>
                              </w:rPr>
                              <w:t>-</w:t>
                            </w:r>
                            <w:r w:rsidRPr="00790A20">
                              <w:rPr>
                                <w:lang w:val="en-US"/>
                              </w:rPr>
                              <w:tab/>
                              <w:t>End to end latency &lt; 1s</w:t>
                            </w:r>
                          </w:p>
                          <w:p w14:paraId="0A17006E" w14:textId="77777777" w:rsidR="00B11797" w:rsidRPr="009C5EB9" w:rsidRDefault="00B11797" w:rsidP="00B1179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08A58D9" id="_x0000_t202" coordsize="21600,21600" o:spt="202" path="m,l,21600r21600,l21600,xe">
                <v:stroke joinstyle="miter"/>
                <v:path gradientshapeok="t" o:connecttype="rect"/>
              </v:shapetype>
              <v:shape id="Text Box 1" o:spid="_x0000_s1026" type="#_x0000_t202" style="width:478.6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">
                <v:textbox>
                  <w:txbxContent>
                    <w:p w14:paraId="66F39F14" w14:textId="77777777" w:rsidR="00B11797" w:rsidRPr="00790A20" w:rsidRDefault="00B11797" w:rsidP="00B11797">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2B2AB030" w14:textId="77777777" w:rsidR="00B11797" w:rsidRPr="00790A20" w:rsidRDefault="00B11797" w:rsidP="00B11797">
                      <w:pPr>
                        <w:pStyle w:val="B10"/>
                        <w:rPr>
                          <w:lang w:val="en-US"/>
                        </w:rPr>
                      </w:pPr>
                      <w:r w:rsidRPr="00790A20">
                        <w:rPr>
                          <w:lang w:val="en-US"/>
                        </w:rPr>
                        <w:t>-</w:t>
                      </w:r>
                      <w:r w:rsidRPr="00790A20">
                        <w:rPr>
                          <w:lang w:val="en-US"/>
                        </w:rPr>
                        <w:tab/>
                        <w:t>Horizontal positioning error &lt;= 50m for 80% of UEs</w:t>
                      </w:r>
                    </w:p>
                    <w:p w14:paraId="1FB5E6D3" w14:textId="77777777" w:rsidR="00B11797" w:rsidRPr="00790A20" w:rsidRDefault="00B11797" w:rsidP="00B11797">
                      <w:pPr>
                        <w:pStyle w:val="B10"/>
                        <w:rPr>
                          <w:lang w:val="en-US"/>
                        </w:rPr>
                      </w:pPr>
                      <w:r w:rsidRPr="00790A20">
                        <w:rPr>
                          <w:lang w:val="en-US"/>
                        </w:rPr>
                        <w:t>-</w:t>
                      </w:r>
                      <w:r w:rsidRPr="00790A20">
                        <w:rPr>
                          <w:lang w:val="en-US"/>
                        </w:rPr>
                        <w:tab/>
                        <w:t>Vertical positioning error &lt;5 m for 80% of UEs</w:t>
                      </w:r>
                    </w:p>
                    <w:p w14:paraId="2064E7C6" w14:textId="77777777" w:rsidR="00B11797" w:rsidRPr="00790A20" w:rsidRDefault="00B11797" w:rsidP="00B11797">
                      <w:pPr>
                        <w:pStyle w:val="B2"/>
                        <w:rPr>
                          <w:lang w:val="en-US"/>
                        </w:rPr>
                      </w:pPr>
                      <w:r w:rsidRPr="00790A20">
                        <w:rPr>
                          <w:lang w:val="en-US"/>
                        </w:rPr>
                        <w:t>-</w:t>
                      </w:r>
                      <w:r w:rsidRPr="00790A20">
                        <w:rPr>
                          <w:lang w:val="en-US"/>
                        </w:rPr>
                        <w:tab/>
                        <w:t>Note: The regulatory requirements of [36] refer to floor level vertical accuracy</w:t>
                      </w:r>
                    </w:p>
                    <w:p w14:paraId="5A1C5678" w14:textId="77777777" w:rsidR="00B11797" w:rsidRPr="00790A20" w:rsidRDefault="00B11797" w:rsidP="00B11797">
                      <w:pPr>
                        <w:pStyle w:val="B10"/>
                        <w:rPr>
                          <w:lang w:val="en-US"/>
                        </w:rPr>
                      </w:pPr>
                      <w:r w:rsidRPr="00790A20">
                        <w:rPr>
                          <w:lang w:val="en-US"/>
                        </w:rPr>
                        <w:t>-</w:t>
                      </w:r>
                      <w:r w:rsidRPr="00790A20">
                        <w:rPr>
                          <w:lang w:val="en-US"/>
                        </w:rPr>
                        <w:tab/>
                        <w:t>End to end latency and TTFF &lt; 30 seconds</w:t>
                      </w:r>
                    </w:p>
                    <w:p w14:paraId="0C2E14A3" w14:textId="77777777" w:rsidR="00B11797" w:rsidRPr="00790A20" w:rsidRDefault="00B11797" w:rsidP="00B11797">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5EDA58ED" w14:textId="77777777" w:rsidR="00B11797" w:rsidRPr="00790A20" w:rsidRDefault="00B11797" w:rsidP="00B11797">
                      <w:pPr>
                        <w:pStyle w:val="B10"/>
                        <w:rPr>
                          <w:lang w:val="en-US"/>
                        </w:rPr>
                      </w:pPr>
                      <w:r w:rsidRPr="00790A20">
                        <w:rPr>
                          <w:lang w:val="en-US"/>
                        </w:rPr>
                        <w:t>-</w:t>
                      </w:r>
                      <w:r w:rsidRPr="00790A20">
                        <w:rPr>
                          <w:lang w:val="en-US"/>
                        </w:rPr>
                        <w:tab/>
                        <w:t>Horizontal positioning error &lt; 3m for 80% of UEs in indoor deployment scenarios</w:t>
                      </w:r>
                    </w:p>
                    <w:p w14:paraId="79926046"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indoor deployment scenarios</w:t>
                      </w:r>
                    </w:p>
                    <w:p w14:paraId="7F845802" w14:textId="77777777" w:rsidR="00B11797" w:rsidRPr="00790A20" w:rsidRDefault="00B11797" w:rsidP="00B11797">
                      <w:pPr>
                        <w:pStyle w:val="B10"/>
                        <w:rPr>
                          <w:lang w:val="en-US"/>
                        </w:rPr>
                      </w:pPr>
                      <w:r w:rsidRPr="00790A20">
                        <w:rPr>
                          <w:lang w:val="en-US"/>
                        </w:rPr>
                        <w:t>-</w:t>
                      </w:r>
                      <w:r w:rsidRPr="00790A20">
                        <w:rPr>
                          <w:lang w:val="en-US"/>
                        </w:rPr>
                        <w:tab/>
                        <w:t xml:space="preserve">Horizontal positioning error &lt; 10m for 80% of UEs in outdoor deployments scenarios </w:t>
                      </w:r>
                    </w:p>
                    <w:p w14:paraId="13314B3A"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outdoor deployment scenarios</w:t>
                      </w:r>
                    </w:p>
                    <w:p w14:paraId="651FA558" w14:textId="77777777" w:rsidR="00B11797" w:rsidRPr="00790A20" w:rsidRDefault="00B11797" w:rsidP="00B11797">
                      <w:pPr>
                        <w:pStyle w:val="B10"/>
                        <w:rPr>
                          <w:lang w:val="en-US"/>
                        </w:rPr>
                      </w:pPr>
                      <w:r w:rsidRPr="00790A20">
                        <w:rPr>
                          <w:lang w:val="en-US"/>
                        </w:rPr>
                        <w:t>-</w:t>
                      </w:r>
                      <w:r w:rsidRPr="00790A20">
                        <w:rPr>
                          <w:lang w:val="en-US"/>
                        </w:rPr>
                        <w:tab/>
                        <w:t>End to end latency &lt; 1s</w:t>
                      </w:r>
                    </w:p>
                    <w:p w14:paraId="0A17006E" w14:textId="77777777" w:rsidR="00B11797" w:rsidRPr="009C5EB9" w:rsidRDefault="00B11797" w:rsidP="00B11797">
                      <w:pPr>
                        <w:rPr>
                          <w:rFonts w:eastAsia="Batang"/>
                          <w:b/>
                          <w:lang w:eastAsia="zh-CN"/>
                        </w:rPr>
                      </w:pPr>
                    </w:p>
                  </w:txbxContent>
                </v:textbox>
                <w10:anchorlock/>
              </v:shape>
            </w:pict>
          </mc:Fallback>
        </mc:AlternateContent>
      </w:r>
    </w:p>
    <w:p w14:paraId="2D0D5189" w14:textId="52806D98" w:rsidR="00C51EC1" w:rsidRDefault="00752E14" w:rsidP="00C51EC1">
      <w:pPr>
        <w:pStyle w:val="Heading1"/>
        <w:rPr>
          <w:lang w:val="en-US"/>
        </w:rPr>
      </w:pPr>
      <w:r>
        <w:rPr>
          <w:lang w:val="en-US"/>
        </w:rPr>
        <w:t>Discussion</w:t>
      </w:r>
    </w:p>
    <w:p w14:paraId="530805C1" w14:textId="1B424448" w:rsidR="0005179F" w:rsidRDefault="004003A2" w:rsidP="004003A2">
      <w:pPr>
        <w:pStyle w:val="Heading2"/>
        <w:rPr>
          <w:lang w:val="en-US"/>
        </w:rPr>
      </w:pPr>
      <w:r>
        <w:rPr>
          <w:lang w:val="en-US"/>
        </w:rPr>
        <w:t xml:space="preserve"> </w:t>
      </w:r>
      <w:r w:rsidR="00752E14">
        <w:rPr>
          <w:lang w:val="en-US"/>
        </w:rPr>
        <w:t>Lax NW synchronization in TDOA</w:t>
      </w:r>
    </w:p>
    <w:p w14:paraId="6C390474" w14:textId="77777777" w:rsidR="00AF3D51" w:rsidRDefault="00AF3D51" w:rsidP="00752E14">
      <w:pPr>
        <w:rPr>
          <w:lang w:val="en-US"/>
        </w:rPr>
      </w:pPr>
      <w:r>
        <w:rPr>
          <w:lang w:val="en-US"/>
        </w:rPr>
        <w:t xml:space="preserve">Network synchronization error induces a timing offset in slot boundaries of different TRP’s transmitting DL PRS. UE, unaware of this timing offset, measures and reports RSTDs with cumulative effect of propagation delays and timing offsets. The positioning algorithm, therefore, incurs an estimation error or bias in the positioning fix that grows as the timing synchronization error increases. </w:t>
      </w:r>
    </w:p>
    <w:p w14:paraId="0A93C3BB" w14:textId="77777777" w:rsidR="00AF3D51" w:rsidRDefault="00AF3D51" w:rsidP="00752E14">
      <w:pPr>
        <w:rPr>
          <w:lang w:val="en-US"/>
        </w:rPr>
      </w:pPr>
      <w:r>
        <w:rPr>
          <w:lang w:val="en-US"/>
        </w:rPr>
        <w:t xml:space="preserve">This effect is well known and was even part of the SI in TR38.855. In Table 6.1.1-1 of TR38.855 under the common scenario parameters applicable to all studies scenarios, network synchronization error, per UE dropping, is defined as a </w:t>
      </w:r>
      <w:r>
        <w:rPr>
          <w:lang w:val="en-US"/>
        </w:rPr>
        <w:lastRenderedPageBreak/>
        <w:t xml:space="preserve">truncated Gaussian distribution of (T1 ns) RMS values between a </w:t>
      </w:r>
      <w:proofErr w:type="spellStart"/>
      <w:r>
        <w:rPr>
          <w:lang w:val="en-US"/>
        </w:rPr>
        <w:t>gNB</w:t>
      </w:r>
      <w:proofErr w:type="spellEnd"/>
      <w:r>
        <w:rPr>
          <w:lang w:val="en-US"/>
        </w:rPr>
        <w:t xml:space="preserve"> and a timing reference source which is assumed to have perfect timing, subject to a largest timing difference of T2 ns, where T2 = 2*T1, i.e., the range of timing errors is [-T2, T2]. The scenarios were studies with two values for T1:</w:t>
      </w:r>
    </w:p>
    <w:p w14:paraId="3E216139" w14:textId="52B83E59" w:rsidR="00752E14" w:rsidRPr="00AF3D51" w:rsidRDefault="00AF3D51" w:rsidP="00AF3D51">
      <w:pPr>
        <w:pStyle w:val="ListParagraph"/>
        <w:numPr>
          <w:ilvl w:val="0"/>
          <w:numId w:val="35"/>
        </w:numPr>
        <w:rPr>
          <w:sz w:val="20"/>
          <w:szCs w:val="20"/>
        </w:rPr>
      </w:pPr>
      <w:r w:rsidRPr="00AF3D51">
        <w:rPr>
          <w:sz w:val="20"/>
          <w:szCs w:val="20"/>
        </w:rPr>
        <w:t>T1 = 0ns (perfect NW synchronization)</w:t>
      </w:r>
    </w:p>
    <w:p w14:paraId="013CB4FA" w14:textId="107987F0" w:rsidR="00AF3D51" w:rsidRPr="00AF3D51" w:rsidRDefault="00AF3D51" w:rsidP="00AF3D51">
      <w:pPr>
        <w:pStyle w:val="ListParagraph"/>
        <w:numPr>
          <w:ilvl w:val="0"/>
          <w:numId w:val="35"/>
        </w:numPr>
        <w:rPr>
          <w:sz w:val="20"/>
          <w:szCs w:val="20"/>
        </w:rPr>
      </w:pPr>
      <w:r w:rsidRPr="00AF3D51">
        <w:rPr>
          <w:sz w:val="20"/>
          <w:szCs w:val="20"/>
        </w:rPr>
        <w:t>T1 = 50ns</w:t>
      </w:r>
    </w:p>
    <w:p w14:paraId="2160C0AE" w14:textId="0B16F5BB" w:rsidR="00AF3D51" w:rsidRDefault="00AF3D51" w:rsidP="00AF3D51"/>
    <w:p w14:paraId="0ADDBD7C" w14:textId="12A01DE1" w:rsidR="004352DF" w:rsidRDefault="004352DF" w:rsidP="00AF3D51">
      <w:r>
        <w:t>Summary of evaluation results from all the sources can be found in Section 8.5 of TR38.855. For instance, in scenario 2 (</w:t>
      </w:r>
      <w:proofErr w:type="spellStart"/>
      <w:r>
        <w:t>UMi</w:t>
      </w:r>
      <w:proofErr w:type="spellEnd"/>
      <w:r>
        <w:t>), the following summary is captured:</w:t>
      </w:r>
    </w:p>
    <w:p w14:paraId="23A6F75D" w14:textId="613C2297" w:rsidR="004352DF" w:rsidRDefault="004352DF" w:rsidP="00AF3D51">
      <w:r w:rsidRPr="0074147F">
        <w:rPr>
          <w:noProof/>
          <w:lang w:val="en-US" w:eastAsia="zh-CN"/>
        </w:rPr>
        <mc:AlternateContent>
          <mc:Choice Requires="wps">
            <w:drawing>
              <wp:inline distT="0" distB="0" distL="0" distR="0" wp14:anchorId="5B07F1B1" wp14:editId="2B6106EB">
                <wp:extent cx="6078220" cy="2059388"/>
                <wp:effectExtent l="0" t="0" r="17780"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59388"/>
                        </a:xfrm>
                        <a:prstGeom prst="rect">
                          <a:avLst/>
                        </a:prstGeom>
                        <a:solidFill>
                          <a:srgbClr val="FFFFFF"/>
                        </a:solidFill>
                        <a:ln w="9525">
                          <a:solidFill>
                            <a:srgbClr val="000000"/>
                          </a:solidFill>
                          <a:miter lim="800000"/>
                          <a:headEnd/>
                          <a:tailEnd/>
                        </a:ln>
                      </wps:spPr>
                      <wps:txbx>
                        <w:txbxContent>
                          <w:p w14:paraId="1F0E42AE" w14:textId="658B1F4F" w:rsidR="004352DF" w:rsidRPr="004352DF" w:rsidRDefault="004352DF" w:rsidP="004352DF">
                            <w:pPr>
                              <w:autoSpaceDE w:val="0"/>
                              <w:autoSpaceDN w:val="0"/>
                              <w:adjustRightInd w:val="0"/>
                              <w:spacing w:after="0"/>
                              <w:rPr>
                                <w:rFonts w:ascii="Arial" w:hAnsi="Arial" w:cs="Arial"/>
                                <w:color w:val="000000"/>
                                <w:sz w:val="23"/>
                                <w:szCs w:val="23"/>
                                <w:lang w:val="en-US" w:eastAsia="ko-KR"/>
                              </w:rPr>
                            </w:pPr>
                            <w:r w:rsidRPr="004352DF">
                              <w:rPr>
                                <w:rFonts w:ascii="Arial" w:hAnsi="Arial" w:cs="Arial"/>
                                <w:color w:val="000000"/>
                                <w:sz w:val="23"/>
                                <w:szCs w:val="23"/>
                                <w:lang w:val="en-US" w:eastAsia="ko-KR"/>
                              </w:rPr>
                              <w:t xml:space="preserve">8.5.1.2 </w:t>
                            </w:r>
                            <w:r>
                              <w:rPr>
                                <w:rFonts w:ascii="Arial" w:hAnsi="Arial" w:cs="Arial"/>
                                <w:color w:val="000000"/>
                                <w:sz w:val="23"/>
                                <w:szCs w:val="23"/>
                                <w:lang w:val="en-US" w:eastAsia="ko-KR"/>
                              </w:rPr>
                              <w:t xml:space="preserve"> </w:t>
                            </w:r>
                            <w:r w:rsidRPr="004352DF">
                              <w:rPr>
                                <w:rFonts w:ascii="Arial" w:hAnsi="Arial" w:cs="Arial"/>
                                <w:color w:val="000000"/>
                                <w:sz w:val="23"/>
                                <w:szCs w:val="23"/>
                                <w:lang w:val="en-US" w:eastAsia="ko-KR"/>
                              </w:rPr>
                              <w:t xml:space="preserve">Summary for Scenario 2 – </w:t>
                            </w:r>
                            <w:proofErr w:type="spellStart"/>
                            <w:r w:rsidRPr="004352DF">
                              <w:rPr>
                                <w:rFonts w:ascii="Arial" w:hAnsi="Arial" w:cs="Arial"/>
                                <w:color w:val="000000"/>
                                <w:sz w:val="23"/>
                                <w:szCs w:val="23"/>
                                <w:lang w:val="en-US" w:eastAsia="ko-KR"/>
                              </w:rPr>
                              <w:t>UMi</w:t>
                            </w:r>
                            <w:proofErr w:type="spellEnd"/>
                            <w:r w:rsidRPr="004352DF">
                              <w:rPr>
                                <w:rFonts w:ascii="Arial" w:hAnsi="Arial" w:cs="Arial"/>
                                <w:color w:val="000000"/>
                                <w:sz w:val="23"/>
                                <w:szCs w:val="23"/>
                                <w:lang w:val="en-US" w:eastAsia="ko-KR"/>
                              </w:rPr>
                              <w:t xml:space="preserve"> </w:t>
                            </w:r>
                          </w:p>
                          <w:p w14:paraId="326B37DC" w14:textId="77777777" w:rsidR="004352DF" w:rsidRDefault="004352DF" w:rsidP="004352DF">
                            <w:pPr>
                              <w:autoSpaceDE w:val="0"/>
                              <w:autoSpaceDN w:val="0"/>
                              <w:adjustRightInd w:val="0"/>
                              <w:spacing w:after="0"/>
                              <w:rPr>
                                <w:color w:val="000000"/>
                                <w:lang w:val="en-US" w:eastAsia="ko-KR"/>
                              </w:rPr>
                            </w:pPr>
                          </w:p>
                          <w:p w14:paraId="0120CBB5" w14:textId="253D0EBD" w:rsidR="004352DF" w:rsidRPr="004352DF" w:rsidRDefault="004352DF" w:rsidP="004352DF">
                            <w:pPr>
                              <w:autoSpaceDE w:val="0"/>
                              <w:autoSpaceDN w:val="0"/>
                              <w:adjustRightInd w:val="0"/>
                              <w:spacing w:after="0"/>
                              <w:rPr>
                                <w:rFonts w:ascii="Arial" w:hAnsi="Arial" w:cs="Arial"/>
                                <w:color w:val="000000"/>
                                <w:lang w:val="en-US" w:eastAsia="ko-KR"/>
                              </w:rPr>
                            </w:pPr>
                            <w:r w:rsidRPr="004352DF">
                              <w:rPr>
                                <w:color w:val="000000"/>
                                <w:lang w:val="en-US" w:eastAsia="ko-KR"/>
                              </w:rPr>
                              <w:t xml:space="preserve">For the </w:t>
                            </w:r>
                            <w:proofErr w:type="spellStart"/>
                            <w:r w:rsidRPr="004352DF">
                              <w:rPr>
                                <w:color w:val="000000"/>
                                <w:lang w:val="en-US" w:eastAsia="ko-KR"/>
                              </w:rPr>
                              <w:t>UMi</w:t>
                            </w:r>
                            <w:proofErr w:type="spellEnd"/>
                            <w:r w:rsidRPr="004352DF">
                              <w:rPr>
                                <w:color w:val="000000"/>
                                <w:lang w:val="en-US" w:eastAsia="ko-KR"/>
                              </w:rPr>
                              <w:t xml:space="preserve"> scenario, channel models and simulation assumptions, the following can be observed for horizontal accuracy as described in section 5 of the TR for regulatory and commercial requirements: </w:t>
                            </w:r>
                          </w:p>
                          <w:p w14:paraId="0E9586E7" w14:textId="77777777" w:rsidR="004352DF" w:rsidRDefault="004352DF" w:rsidP="004352DF">
                            <w:pPr>
                              <w:autoSpaceDE w:val="0"/>
                              <w:autoSpaceDN w:val="0"/>
                              <w:adjustRightInd w:val="0"/>
                              <w:spacing w:after="0"/>
                              <w:rPr>
                                <w:color w:val="000000"/>
                                <w:lang w:val="en-US" w:eastAsia="ko-KR"/>
                              </w:rPr>
                            </w:pPr>
                          </w:p>
                          <w:p w14:paraId="62337E99" w14:textId="19650B4F"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regulatory requirements for FR1 and FR2. </w:t>
                            </w:r>
                          </w:p>
                          <w:p w14:paraId="546FA2CD"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6C8C94FD" w14:textId="59C568CA"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commercial requirement, when no synchronization error is included in the evaluation for FR1 and FR2. </w:t>
                            </w:r>
                          </w:p>
                          <w:p w14:paraId="0551F0D1"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7A55F7D2" w14:textId="683C984E" w:rsidR="004352DF" w:rsidRPr="009C5EB9" w:rsidRDefault="004352DF" w:rsidP="004352DF">
                            <w:pPr>
                              <w:ind w:left="284"/>
                              <w:rPr>
                                <w:rFonts w:eastAsia="Batang"/>
                                <w:b/>
                                <w:lang w:eastAsia="zh-CN"/>
                              </w:rPr>
                            </w:pPr>
                            <w:r w:rsidRPr="004352DF">
                              <w:rPr>
                                <w:color w:val="000000"/>
                                <w:lang w:val="en-US" w:eastAsia="ko-KR"/>
                              </w:rPr>
                              <w:t>- When synchronization error is modeled, the DL-TDOA evaluations from 0 out of 6 sources showed the commercial requirements as described in section 5 of the TR can be met for FR1 and FR2.</w:t>
                            </w:r>
                          </w:p>
                        </w:txbxContent>
                      </wps:txbx>
                      <wps:bodyPr rot="0" vert="horz" wrap="square" lIns="91440" tIns="45720" rIns="91440" bIns="45720" anchor="t" anchorCtr="0">
                        <a:noAutofit/>
                      </wps:bodyPr>
                    </wps:wsp>
                  </a:graphicData>
                </a:graphic>
              </wp:inline>
            </w:drawing>
          </mc:Choice>
          <mc:Fallback>
            <w:pict>
              <v:shape w14:anchorId="5B07F1B1" id="Text Box 3" o:spid="_x0000_s1027" type="#_x0000_t202" style="width:478.6pt;height:1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">
                <v:textbox>
                  <w:txbxContent>
                    <w:p w14:paraId="1F0E42AE" w14:textId="658B1F4F" w:rsidR="004352DF" w:rsidRPr="004352DF" w:rsidRDefault="004352DF" w:rsidP="004352DF">
                      <w:pPr>
                        <w:autoSpaceDE w:val="0"/>
                        <w:autoSpaceDN w:val="0"/>
                        <w:adjustRightInd w:val="0"/>
                        <w:spacing w:after="0"/>
                        <w:rPr>
                          <w:rFonts w:ascii="Arial" w:hAnsi="Arial" w:cs="Arial"/>
                          <w:color w:val="000000"/>
                          <w:sz w:val="23"/>
                          <w:szCs w:val="23"/>
                          <w:lang w:val="en-US" w:eastAsia="ko-KR"/>
                        </w:rPr>
                      </w:pPr>
                      <w:proofErr w:type="gramStart"/>
                      <w:r w:rsidRPr="004352DF">
                        <w:rPr>
                          <w:rFonts w:ascii="Arial" w:hAnsi="Arial" w:cs="Arial"/>
                          <w:color w:val="000000"/>
                          <w:sz w:val="23"/>
                          <w:szCs w:val="23"/>
                          <w:lang w:val="en-US" w:eastAsia="ko-KR"/>
                        </w:rPr>
                        <w:t xml:space="preserve">8.5.1.2 </w:t>
                      </w:r>
                      <w:r>
                        <w:rPr>
                          <w:rFonts w:ascii="Arial" w:hAnsi="Arial" w:cs="Arial"/>
                          <w:color w:val="000000"/>
                          <w:sz w:val="23"/>
                          <w:szCs w:val="23"/>
                          <w:lang w:val="en-US" w:eastAsia="ko-KR"/>
                        </w:rPr>
                        <w:t xml:space="preserve"> </w:t>
                      </w:r>
                      <w:r w:rsidRPr="004352DF">
                        <w:rPr>
                          <w:rFonts w:ascii="Arial" w:hAnsi="Arial" w:cs="Arial"/>
                          <w:color w:val="000000"/>
                          <w:sz w:val="23"/>
                          <w:szCs w:val="23"/>
                          <w:lang w:val="en-US" w:eastAsia="ko-KR"/>
                        </w:rPr>
                        <w:t>Summary</w:t>
                      </w:r>
                      <w:proofErr w:type="gramEnd"/>
                      <w:r w:rsidRPr="004352DF">
                        <w:rPr>
                          <w:rFonts w:ascii="Arial" w:hAnsi="Arial" w:cs="Arial"/>
                          <w:color w:val="000000"/>
                          <w:sz w:val="23"/>
                          <w:szCs w:val="23"/>
                          <w:lang w:val="en-US" w:eastAsia="ko-KR"/>
                        </w:rPr>
                        <w:t xml:space="preserve"> for Scenario 2 – </w:t>
                      </w:r>
                      <w:proofErr w:type="spellStart"/>
                      <w:r w:rsidRPr="004352DF">
                        <w:rPr>
                          <w:rFonts w:ascii="Arial" w:hAnsi="Arial" w:cs="Arial"/>
                          <w:color w:val="000000"/>
                          <w:sz w:val="23"/>
                          <w:szCs w:val="23"/>
                          <w:lang w:val="en-US" w:eastAsia="ko-KR"/>
                        </w:rPr>
                        <w:t>UMi</w:t>
                      </w:r>
                      <w:proofErr w:type="spellEnd"/>
                      <w:r w:rsidRPr="004352DF">
                        <w:rPr>
                          <w:rFonts w:ascii="Arial" w:hAnsi="Arial" w:cs="Arial"/>
                          <w:color w:val="000000"/>
                          <w:sz w:val="23"/>
                          <w:szCs w:val="23"/>
                          <w:lang w:val="en-US" w:eastAsia="ko-KR"/>
                        </w:rPr>
                        <w:t xml:space="preserve"> </w:t>
                      </w:r>
                    </w:p>
                    <w:p w14:paraId="326B37DC" w14:textId="77777777" w:rsidR="004352DF" w:rsidRDefault="004352DF" w:rsidP="004352DF">
                      <w:pPr>
                        <w:autoSpaceDE w:val="0"/>
                        <w:autoSpaceDN w:val="0"/>
                        <w:adjustRightInd w:val="0"/>
                        <w:spacing w:after="0"/>
                        <w:rPr>
                          <w:color w:val="000000"/>
                          <w:lang w:val="en-US" w:eastAsia="ko-KR"/>
                        </w:rPr>
                      </w:pPr>
                    </w:p>
                    <w:p w14:paraId="0120CBB5" w14:textId="253D0EBD" w:rsidR="004352DF" w:rsidRPr="004352DF" w:rsidRDefault="004352DF" w:rsidP="004352DF">
                      <w:pPr>
                        <w:autoSpaceDE w:val="0"/>
                        <w:autoSpaceDN w:val="0"/>
                        <w:adjustRightInd w:val="0"/>
                        <w:spacing w:after="0"/>
                        <w:rPr>
                          <w:rFonts w:ascii="Arial" w:hAnsi="Arial" w:cs="Arial"/>
                          <w:color w:val="000000"/>
                          <w:lang w:val="en-US" w:eastAsia="ko-KR"/>
                        </w:rPr>
                      </w:pPr>
                      <w:r w:rsidRPr="004352DF">
                        <w:rPr>
                          <w:color w:val="000000"/>
                          <w:lang w:val="en-US" w:eastAsia="ko-KR"/>
                        </w:rPr>
                        <w:t xml:space="preserve">For the </w:t>
                      </w:r>
                      <w:proofErr w:type="spellStart"/>
                      <w:r w:rsidRPr="004352DF">
                        <w:rPr>
                          <w:color w:val="000000"/>
                          <w:lang w:val="en-US" w:eastAsia="ko-KR"/>
                        </w:rPr>
                        <w:t>UMi</w:t>
                      </w:r>
                      <w:proofErr w:type="spellEnd"/>
                      <w:r w:rsidRPr="004352DF">
                        <w:rPr>
                          <w:color w:val="000000"/>
                          <w:lang w:val="en-US" w:eastAsia="ko-KR"/>
                        </w:rPr>
                        <w:t xml:space="preserve"> scenario, channel models and simulation assumptions, the following can be observed for horizontal accuracy as described in section 5 of the TR for regulatory and commercial requirements: </w:t>
                      </w:r>
                    </w:p>
                    <w:p w14:paraId="0E9586E7" w14:textId="77777777" w:rsidR="004352DF" w:rsidRDefault="004352DF" w:rsidP="004352DF">
                      <w:pPr>
                        <w:autoSpaceDE w:val="0"/>
                        <w:autoSpaceDN w:val="0"/>
                        <w:adjustRightInd w:val="0"/>
                        <w:spacing w:after="0"/>
                        <w:rPr>
                          <w:color w:val="000000"/>
                          <w:lang w:val="en-US" w:eastAsia="ko-KR"/>
                        </w:rPr>
                      </w:pPr>
                    </w:p>
                    <w:p w14:paraId="62337E99" w14:textId="19650B4F"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regulatory requirements for FR1 and FR2. </w:t>
                      </w:r>
                    </w:p>
                    <w:p w14:paraId="546FA2CD"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6C8C94FD" w14:textId="59C568CA"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commercial requirement, when no synchronization error is included in the evaluation for FR1 and FR2. </w:t>
                      </w:r>
                    </w:p>
                    <w:p w14:paraId="0551F0D1"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7A55F7D2" w14:textId="683C984E" w:rsidR="004352DF" w:rsidRPr="009C5EB9" w:rsidRDefault="004352DF" w:rsidP="004352DF">
                      <w:pPr>
                        <w:ind w:left="284"/>
                        <w:rPr>
                          <w:rFonts w:eastAsia="Batang"/>
                          <w:b/>
                          <w:lang w:eastAsia="zh-CN"/>
                        </w:rPr>
                      </w:pPr>
                      <w:r w:rsidRPr="004352DF">
                        <w:rPr>
                          <w:color w:val="000000"/>
                          <w:lang w:val="en-US" w:eastAsia="ko-KR"/>
                        </w:rPr>
                        <w:t>- When synchronization error is modeled, the DL-TDOA evaluations from 0 out of 6 sources showed the commercial requirements as described in section 5 of the TR can be met for FR1 and FR2.</w:t>
                      </w:r>
                    </w:p>
                  </w:txbxContent>
                </v:textbox>
                <w10:anchorlock/>
              </v:shape>
            </w:pict>
          </mc:Fallback>
        </mc:AlternateContent>
      </w:r>
    </w:p>
    <w:p w14:paraId="17EED60D" w14:textId="252B5608" w:rsidR="00AF3D51" w:rsidRDefault="00D3192B" w:rsidP="00AF3D51">
      <w:r>
        <w:t xml:space="preserve">Hence, while all sourcing companies demonstrated that both regulatory and commercial requirements can be met in </w:t>
      </w:r>
      <w:proofErr w:type="spellStart"/>
      <w:r>
        <w:t>UMi</w:t>
      </w:r>
      <w:proofErr w:type="spellEnd"/>
      <w:r>
        <w:t xml:space="preserve"> scenario in FR1 and FR2 with perfect NW synchronization, none showed a satisfactory outcome with NW synchronization error. </w:t>
      </w:r>
    </w:p>
    <w:p w14:paraId="0A9047DD" w14:textId="5588DA64" w:rsidR="00D3192B" w:rsidRDefault="00D3192B" w:rsidP="00AF3D51">
      <w:r>
        <w:t xml:space="preserve">Here, we provide further system level simulation results evaluating the impact of NW synchronization error in scenario 2 for both FR1 and FR2 from the perspective of regulatory requirements which is </w:t>
      </w:r>
      <w:r w:rsidR="00154D17">
        <w:t xml:space="preserve">even </w:t>
      </w:r>
      <w:r>
        <w:t xml:space="preserve">more relaxed compared to commercial requirements. </w:t>
      </w:r>
    </w:p>
    <w:p w14:paraId="3EC4CDBB" w14:textId="4AD3F117" w:rsidR="00D3192B" w:rsidRDefault="00D3192B" w:rsidP="00AF3D51">
      <w:r>
        <w:t>Figure 1 plots the distribution of positioning error as a function of T1, NW synchronization error, in Scenario 2 (</w:t>
      </w:r>
      <w:proofErr w:type="spellStart"/>
      <w:r>
        <w:t>UMi</w:t>
      </w:r>
      <w:proofErr w:type="spellEnd"/>
      <w:r>
        <w:t xml:space="preserve">) for FR1 with comb-2, 2-symbol PRS, 100 MHz bandwidth, and PRS occasion periodicity of 160ms. Most of the assumptions in SI are valid here as well. In FR1, </w:t>
      </w:r>
      <w:proofErr w:type="spellStart"/>
      <w:r>
        <w:t>gNB</w:t>
      </w:r>
      <w:proofErr w:type="spellEnd"/>
      <w:r>
        <w:t xml:space="preserve"> is assumed to have 8 beams for DL PRS transmission and perfect PRS muting is also assumed. </w:t>
      </w:r>
    </w:p>
    <w:p w14:paraId="3FD4E5EF" w14:textId="13A3FEBC" w:rsidR="00111A90" w:rsidRDefault="00111A90" w:rsidP="00AF3D51">
      <w:r>
        <w:t>The plots show that 80-percentile positioning error in scenario 2 are:</w:t>
      </w:r>
    </w:p>
    <w:p w14:paraId="15703C67" w14:textId="3008D622" w:rsidR="00111A90" w:rsidRPr="00111A90" w:rsidRDefault="00111A90" w:rsidP="00111A90">
      <w:pPr>
        <w:pStyle w:val="ListParagraph"/>
        <w:numPr>
          <w:ilvl w:val="0"/>
          <w:numId w:val="36"/>
        </w:numPr>
        <w:rPr>
          <w:sz w:val="20"/>
          <w:szCs w:val="20"/>
        </w:rPr>
      </w:pPr>
      <w:r w:rsidRPr="00111A90">
        <w:rPr>
          <w:sz w:val="20"/>
          <w:szCs w:val="20"/>
        </w:rPr>
        <w:t>14 m with T1=0 ns</w:t>
      </w:r>
    </w:p>
    <w:p w14:paraId="0C610EC6" w14:textId="5E0BB489" w:rsidR="00111A90" w:rsidRPr="00111A90" w:rsidRDefault="00111A90" w:rsidP="00111A90">
      <w:pPr>
        <w:pStyle w:val="ListParagraph"/>
        <w:numPr>
          <w:ilvl w:val="0"/>
          <w:numId w:val="36"/>
        </w:numPr>
        <w:rPr>
          <w:sz w:val="20"/>
          <w:szCs w:val="20"/>
        </w:rPr>
      </w:pPr>
      <w:r w:rsidRPr="00111A90">
        <w:rPr>
          <w:sz w:val="20"/>
          <w:szCs w:val="20"/>
        </w:rPr>
        <w:t>27.5 m with T1=50 ns</w:t>
      </w:r>
    </w:p>
    <w:p w14:paraId="496A28B1" w14:textId="7B268AEF" w:rsidR="00111A90" w:rsidRPr="00111A90" w:rsidRDefault="00111A90" w:rsidP="00111A90">
      <w:pPr>
        <w:pStyle w:val="ListParagraph"/>
        <w:numPr>
          <w:ilvl w:val="0"/>
          <w:numId w:val="36"/>
        </w:numPr>
        <w:rPr>
          <w:sz w:val="20"/>
          <w:szCs w:val="20"/>
        </w:rPr>
      </w:pPr>
      <w:r w:rsidRPr="00111A90">
        <w:rPr>
          <w:sz w:val="20"/>
          <w:szCs w:val="20"/>
        </w:rPr>
        <w:t>49.6 m with T</w:t>
      </w:r>
      <w:r>
        <w:rPr>
          <w:sz w:val="20"/>
          <w:szCs w:val="20"/>
        </w:rPr>
        <w:t>1</w:t>
      </w:r>
      <w:r w:rsidRPr="00111A90">
        <w:rPr>
          <w:sz w:val="20"/>
          <w:szCs w:val="20"/>
        </w:rPr>
        <w:t>=100 ns</w:t>
      </w:r>
    </w:p>
    <w:p w14:paraId="61C44D26" w14:textId="5489F595" w:rsidR="00111A90" w:rsidRDefault="00111A90" w:rsidP="00111A90">
      <w:pPr>
        <w:pStyle w:val="ListParagraph"/>
        <w:numPr>
          <w:ilvl w:val="0"/>
          <w:numId w:val="36"/>
        </w:numPr>
        <w:rPr>
          <w:sz w:val="20"/>
          <w:szCs w:val="20"/>
        </w:rPr>
      </w:pPr>
      <w:r w:rsidRPr="00111A90">
        <w:rPr>
          <w:sz w:val="20"/>
          <w:szCs w:val="20"/>
        </w:rPr>
        <w:t>70.2 m with T</w:t>
      </w:r>
      <w:r>
        <w:rPr>
          <w:sz w:val="20"/>
          <w:szCs w:val="20"/>
        </w:rPr>
        <w:t>1</w:t>
      </w:r>
      <w:r w:rsidRPr="00111A90">
        <w:rPr>
          <w:sz w:val="20"/>
          <w:szCs w:val="20"/>
        </w:rPr>
        <w:t>=150 ns</w:t>
      </w:r>
    </w:p>
    <w:p w14:paraId="52D3C01B" w14:textId="2749ABB6" w:rsidR="00111A90" w:rsidRDefault="00111A90" w:rsidP="00111A90"/>
    <w:p w14:paraId="504D293A" w14:textId="5A2184FC" w:rsidR="00111A90" w:rsidRDefault="00111A90" w:rsidP="00111A90">
      <w:r>
        <w:t xml:space="preserve">In other words, with NW synchronization error greater than T1=100 ns, even regulatory requirements (&lt;50 m) cannot be met. The existing synchronization requirements (3 us MRTD in FR1) is significantly larger than what is required for positioning. </w:t>
      </w:r>
    </w:p>
    <w:p w14:paraId="3780CE02" w14:textId="3AA22FFE" w:rsidR="00111A90" w:rsidRPr="009A4903" w:rsidRDefault="00111A90" w:rsidP="00111A90">
      <w:pPr>
        <w:rPr>
          <w:b/>
          <w:bCs/>
        </w:rPr>
      </w:pPr>
      <w:r w:rsidRPr="009A4903">
        <w:rPr>
          <w:b/>
          <w:bCs/>
        </w:rPr>
        <w:t>Observation 1. With NW synchronization error greater than T1=100 ns, even regulatory requirements (&lt;50 m) cannot be met</w:t>
      </w:r>
      <w:r w:rsidR="009A4903" w:rsidRPr="009A4903">
        <w:rPr>
          <w:b/>
          <w:bCs/>
        </w:rPr>
        <w:t xml:space="preserve"> for </w:t>
      </w:r>
      <w:proofErr w:type="spellStart"/>
      <w:r w:rsidR="009A4903" w:rsidRPr="009A4903">
        <w:rPr>
          <w:b/>
          <w:bCs/>
        </w:rPr>
        <w:t>UMi</w:t>
      </w:r>
      <w:proofErr w:type="spellEnd"/>
      <w:r w:rsidR="009A4903" w:rsidRPr="009A4903">
        <w:rPr>
          <w:b/>
          <w:bCs/>
        </w:rPr>
        <w:t xml:space="preserve"> scenario in FR1</w:t>
      </w:r>
      <w:r w:rsidRPr="009A4903">
        <w:rPr>
          <w:b/>
          <w:bCs/>
        </w:rPr>
        <w:t xml:space="preserve">. The existing synchronization requirements (3 us MRTD in FR1) is significantly larger than what is required for positioning. </w:t>
      </w:r>
    </w:p>
    <w:p w14:paraId="2AF8A491" w14:textId="0B0CEDC6" w:rsidR="00111A90" w:rsidRPr="00111A90" w:rsidRDefault="00111A90" w:rsidP="00111A90"/>
    <w:p w14:paraId="26098822" w14:textId="77777777" w:rsidR="00B11797" w:rsidRDefault="00B11797" w:rsidP="004352DF">
      <w:pPr>
        <w:keepNext/>
        <w:jc w:val="center"/>
      </w:pPr>
      <w:r>
        <w:rPr>
          <w:noProof/>
          <w:lang w:val="en-US"/>
        </w:rPr>
        <w:lastRenderedPageBreak/>
        <w:drawing>
          <wp:inline distT="0" distB="0" distL="0" distR="0" wp14:anchorId="18FAC6BA" wp14:editId="29D5D346">
            <wp:extent cx="4778734" cy="4009404"/>
            <wp:effectExtent l="0" t="0" r="317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B_sync_error.jpg"/>
                    <pic:cNvPicPr/>
                  </pic:nvPicPr>
                  <pic:blipFill>
                    <a:blip r:embed="rId8">
                      <a:extLst>
                        <a:ext uri="{28A0092B-C50C-407E-A947-70E740481C1C}">
                          <a14:useLocalDpi xmlns:a14="http://schemas.microsoft.com/office/drawing/2010/main" val="0"/>
                        </a:ext>
                      </a:extLst>
                    </a:blip>
                    <a:stretch>
                      <a:fillRect/>
                    </a:stretch>
                  </pic:blipFill>
                  <pic:spPr>
                    <a:xfrm>
                      <a:off x="0" y="0"/>
                      <a:ext cx="4782614" cy="4012660"/>
                    </a:xfrm>
                    <a:prstGeom prst="rect">
                      <a:avLst/>
                    </a:prstGeom>
                  </pic:spPr>
                </pic:pic>
              </a:graphicData>
            </a:graphic>
          </wp:inline>
        </w:drawing>
      </w:r>
    </w:p>
    <w:p w14:paraId="0E09332B" w14:textId="6D79D5E1" w:rsidR="00B11797" w:rsidRDefault="00B11797" w:rsidP="00B11797">
      <w:pPr>
        <w:pStyle w:val="Caption"/>
        <w:jc w:val="center"/>
      </w:pPr>
      <w:r>
        <w:t xml:space="preserve">Figure </w:t>
      </w:r>
      <w:r>
        <w:fldChar w:fldCharType="begin"/>
      </w:r>
      <w:r>
        <w:instrText xml:space="preserve"> SEQ Figure \* ARABIC </w:instrText>
      </w:r>
      <w:r>
        <w:fldChar w:fldCharType="separate"/>
      </w:r>
      <w:r w:rsidR="009358C6">
        <w:rPr>
          <w:noProof/>
        </w:rPr>
        <w:t>1</w:t>
      </w:r>
      <w:r>
        <w:fldChar w:fldCharType="end"/>
      </w:r>
      <w:r>
        <w:t xml:space="preserve"> Impact of NW synchronization error on NR positioning performance – </w:t>
      </w:r>
      <w:proofErr w:type="spellStart"/>
      <w:r>
        <w:t>UMi</w:t>
      </w:r>
      <w:proofErr w:type="spellEnd"/>
      <w:r>
        <w:t xml:space="preserve"> FR1</w:t>
      </w:r>
    </w:p>
    <w:p w14:paraId="5047CD83" w14:textId="1BEF43F9" w:rsidR="009A4903" w:rsidRDefault="009A4903" w:rsidP="009A4903">
      <w:r>
        <w:t>Figure 2 plots the distribution of positioning error as a function of T1, NW synchronization error, in Scenario 2 (</w:t>
      </w:r>
      <w:proofErr w:type="spellStart"/>
      <w:r>
        <w:t>UMi</w:t>
      </w:r>
      <w:proofErr w:type="spellEnd"/>
      <w:r>
        <w:t xml:space="preserve">) for FR2 with comb-2, 2-symbol PRS, 400 MHz bandwidth, and PRS occasion periodicity of 160ms. Most of the assumptions in SI are valid here as well. In FR2, </w:t>
      </w:r>
      <w:proofErr w:type="spellStart"/>
      <w:r>
        <w:t>gNB</w:t>
      </w:r>
      <w:proofErr w:type="spellEnd"/>
      <w:r>
        <w:t xml:space="preserve"> is assumed to have 64 beams for DL PRS transmission and perfect PRS muting is also assumed. </w:t>
      </w:r>
    </w:p>
    <w:p w14:paraId="6DA3ED88" w14:textId="77777777" w:rsidR="009A4903" w:rsidRDefault="009A4903" w:rsidP="009A4903">
      <w:r>
        <w:t>The plots show that 80-percentile positioning error in scenario 2 are:</w:t>
      </w:r>
    </w:p>
    <w:p w14:paraId="44DC7D88" w14:textId="7AD820B5" w:rsidR="009A4903" w:rsidRPr="00111A90" w:rsidRDefault="009A4903" w:rsidP="009A4903">
      <w:pPr>
        <w:pStyle w:val="ListParagraph"/>
        <w:numPr>
          <w:ilvl w:val="0"/>
          <w:numId w:val="36"/>
        </w:numPr>
        <w:rPr>
          <w:sz w:val="20"/>
          <w:szCs w:val="20"/>
        </w:rPr>
      </w:pPr>
      <w:r w:rsidRPr="00111A90">
        <w:rPr>
          <w:sz w:val="20"/>
          <w:szCs w:val="20"/>
        </w:rPr>
        <w:t>1</w:t>
      </w:r>
      <w:r>
        <w:rPr>
          <w:sz w:val="20"/>
          <w:szCs w:val="20"/>
        </w:rPr>
        <w:t>3</w:t>
      </w:r>
      <w:r w:rsidRPr="00111A90">
        <w:rPr>
          <w:sz w:val="20"/>
          <w:szCs w:val="20"/>
        </w:rPr>
        <w:t xml:space="preserve"> m with T1=0 ns</w:t>
      </w:r>
    </w:p>
    <w:p w14:paraId="59C89F73" w14:textId="3BA7586C" w:rsidR="009A4903" w:rsidRPr="00111A90" w:rsidRDefault="009A4903" w:rsidP="009A4903">
      <w:pPr>
        <w:pStyle w:val="ListParagraph"/>
        <w:numPr>
          <w:ilvl w:val="0"/>
          <w:numId w:val="36"/>
        </w:numPr>
        <w:rPr>
          <w:sz w:val="20"/>
          <w:szCs w:val="20"/>
        </w:rPr>
      </w:pPr>
      <w:r>
        <w:rPr>
          <w:sz w:val="20"/>
          <w:szCs w:val="20"/>
        </w:rPr>
        <w:t>30.6</w:t>
      </w:r>
      <w:r w:rsidRPr="00111A90">
        <w:rPr>
          <w:sz w:val="20"/>
          <w:szCs w:val="20"/>
        </w:rPr>
        <w:t xml:space="preserve"> m with T1=50 ns</w:t>
      </w:r>
    </w:p>
    <w:p w14:paraId="0099DED7" w14:textId="2502F85A" w:rsidR="009A4903" w:rsidRPr="00111A90" w:rsidRDefault="009A4903" w:rsidP="009A4903">
      <w:pPr>
        <w:pStyle w:val="ListParagraph"/>
        <w:numPr>
          <w:ilvl w:val="0"/>
          <w:numId w:val="36"/>
        </w:numPr>
        <w:rPr>
          <w:sz w:val="20"/>
          <w:szCs w:val="20"/>
        </w:rPr>
      </w:pPr>
      <w:r>
        <w:rPr>
          <w:sz w:val="20"/>
          <w:szCs w:val="20"/>
        </w:rPr>
        <w:t>51.5</w:t>
      </w:r>
      <w:r w:rsidRPr="00111A90">
        <w:rPr>
          <w:sz w:val="20"/>
          <w:szCs w:val="20"/>
        </w:rPr>
        <w:t xml:space="preserve"> m with T</w:t>
      </w:r>
      <w:r>
        <w:rPr>
          <w:sz w:val="20"/>
          <w:szCs w:val="20"/>
        </w:rPr>
        <w:t>1</w:t>
      </w:r>
      <w:r w:rsidRPr="00111A90">
        <w:rPr>
          <w:sz w:val="20"/>
          <w:szCs w:val="20"/>
        </w:rPr>
        <w:t>=100 ns</w:t>
      </w:r>
    </w:p>
    <w:p w14:paraId="2A068C57" w14:textId="57CFECB3" w:rsidR="009A4903" w:rsidRDefault="009A4903" w:rsidP="009A4903">
      <w:pPr>
        <w:pStyle w:val="ListParagraph"/>
        <w:numPr>
          <w:ilvl w:val="0"/>
          <w:numId w:val="36"/>
        </w:numPr>
        <w:rPr>
          <w:sz w:val="20"/>
          <w:szCs w:val="20"/>
        </w:rPr>
      </w:pPr>
      <w:r>
        <w:rPr>
          <w:sz w:val="20"/>
          <w:szCs w:val="20"/>
        </w:rPr>
        <w:t>69</w:t>
      </w:r>
      <w:r w:rsidRPr="00111A90">
        <w:rPr>
          <w:sz w:val="20"/>
          <w:szCs w:val="20"/>
        </w:rPr>
        <w:t xml:space="preserve"> m with T</w:t>
      </w:r>
      <w:r>
        <w:rPr>
          <w:sz w:val="20"/>
          <w:szCs w:val="20"/>
        </w:rPr>
        <w:t>1</w:t>
      </w:r>
      <w:r w:rsidRPr="00111A90">
        <w:rPr>
          <w:sz w:val="20"/>
          <w:szCs w:val="20"/>
        </w:rPr>
        <w:t>=150 ns</w:t>
      </w:r>
    </w:p>
    <w:p w14:paraId="58429BDB" w14:textId="77777777" w:rsidR="009A4903" w:rsidRDefault="009A4903" w:rsidP="009A4903"/>
    <w:p w14:paraId="0E61F305" w14:textId="638910E2" w:rsidR="009A4903" w:rsidRDefault="009A4903" w:rsidP="009A4903">
      <w:r>
        <w:t xml:space="preserve">This is a similar outcome as in FR1 despite 400MHz PRS BW. With NW synchronization error greater than T1=100 ns, even regulatory requirements (&lt;50 m) cannot be met. The existing synchronization requirements (0.26 us MRTD in FR2) is significantly larger than what is required for positioning. </w:t>
      </w:r>
    </w:p>
    <w:p w14:paraId="5EB4C980" w14:textId="5708077E" w:rsidR="009A4903" w:rsidRDefault="009A4903" w:rsidP="009A4903">
      <w:pPr>
        <w:rPr>
          <w:b/>
          <w:bCs/>
        </w:rPr>
      </w:pPr>
      <w:r w:rsidRPr="009A4903">
        <w:rPr>
          <w:b/>
          <w:bCs/>
        </w:rPr>
        <w:t xml:space="preserve">Observation </w:t>
      </w:r>
      <w:r w:rsidR="003634C1">
        <w:rPr>
          <w:b/>
          <w:bCs/>
        </w:rPr>
        <w:t>2</w:t>
      </w:r>
      <w:r w:rsidRPr="009A4903">
        <w:rPr>
          <w:b/>
          <w:bCs/>
        </w:rPr>
        <w:t xml:space="preserve">. With NW synchronization error greater than T1=100 ns, even regulatory requirements (&lt;50 m) cannot be met for </w:t>
      </w:r>
      <w:proofErr w:type="spellStart"/>
      <w:r w:rsidRPr="009A4903">
        <w:rPr>
          <w:b/>
          <w:bCs/>
        </w:rPr>
        <w:t>UMi</w:t>
      </w:r>
      <w:proofErr w:type="spellEnd"/>
      <w:r w:rsidRPr="009A4903">
        <w:rPr>
          <w:b/>
          <w:bCs/>
        </w:rPr>
        <w:t xml:space="preserve"> scenario in FR</w:t>
      </w:r>
      <w:r>
        <w:rPr>
          <w:b/>
          <w:bCs/>
        </w:rPr>
        <w:t>2</w:t>
      </w:r>
      <w:r w:rsidRPr="009A4903">
        <w:rPr>
          <w:b/>
          <w:bCs/>
        </w:rPr>
        <w:t>. The existing synchronization requirements (</w:t>
      </w:r>
      <w:r>
        <w:rPr>
          <w:b/>
          <w:bCs/>
        </w:rPr>
        <w:t>0.26</w:t>
      </w:r>
      <w:r w:rsidRPr="009A4903">
        <w:rPr>
          <w:b/>
          <w:bCs/>
        </w:rPr>
        <w:t xml:space="preserve"> us MRTD in FR</w:t>
      </w:r>
      <w:r>
        <w:rPr>
          <w:b/>
          <w:bCs/>
        </w:rPr>
        <w:t>2</w:t>
      </w:r>
      <w:r w:rsidRPr="009A4903">
        <w:rPr>
          <w:b/>
          <w:bCs/>
        </w:rPr>
        <w:t xml:space="preserve">) is significantly larger than what is required for positioning. </w:t>
      </w:r>
    </w:p>
    <w:p w14:paraId="3E9A19F3" w14:textId="025BE3EB" w:rsidR="009358C6" w:rsidRDefault="000B7371" w:rsidP="009358C6">
      <w:pPr>
        <w:keepNext/>
        <w:jc w:val="center"/>
      </w:pPr>
      <w:r>
        <w:rPr>
          <w:noProof/>
        </w:rPr>
        <w:lastRenderedPageBreak/>
        <w:drawing>
          <wp:inline distT="0" distB="0" distL="0" distR="0" wp14:anchorId="1A435DA7" wp14:editId="45EC432E">
            <wp:extent cx="4715123" cy="3956033"/>
            <wp:effectExtent l="0" t="0" r="0" b="6985"/>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NB_sync_error2.jpg"/>
                    <pic:cNvPicPr/>
                  </pic:nvPicPr>
                  <pic:blipFill>
                    <a:blip r:embed="rId9">
                      <a:extLst>
                        <a:ext uri="{28A0092B-C50C-407E-A947-70E740481C1C}">
                          <a14:useLocalDpi xmlns:a14="http://schemas.microsoft.com/office/drawing/2010/main" val="0"/>
                        </a:ext>
                      </a:extLst>
                    </a:blip>
                    <a:stretch>
                      <a:fillRect/>
                    </a:stretch>
                  </pic:blipFill>
                  <pic:spPr>
                    <a:xfrm>
                      <a:off x="0" y="0"/>
                      <a:ext cx="4720738" cy="3960744"/>
                    </a:xfrm>
                    <a:prstGeom prst="rect">
                      <a:avLst/>
                    </a:prstGeom>
                  </pic:spPr>
                </pic:pic>
              </a:graphicData>
            </a:graphic>
          </wp:inline>
        </w:drawing>
      </w:r>
    </w:p>
    <w:p w14:paraId="37982528" w14:textId="5192F5A4" w:rsidR="009358C6" w:rsidRDefault="009358C6" w:rsidP="009358C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Impact of NW synchronization error on NR positioning performance – </w:t>
      </w:r>
      <w:proofErr w:type="spellStart"/>
      <w:r>
        <w:t>UMi</w:t>
      </w:r>
      <w:proofErr w:type="spellEnd"/>
      <w:r>
        <w:t xml:space="preserve"> FR2</w:t>
      </w:r>
    </w:p>
    <w:p w14:paraId="376AC509" w14:textId="6343B589" w:rsidR="009358C6" w:rsidRPr="009A4903" w:rsidRDefault="009358C6" w:rsidP="009358C6">
      <w:pPr>
        <w:pStyle w:val="Caption"/>
        <w:rPr>
          <w:b w:val="0"/>
          <w:bCs/>
        </w:rPr>
      </w:pPr>
    </w:p>
    <w:p w14:paraId="19BBAF7B" w14:textId="679A54AE" w:rsidR="009A4903" w:rsidRPr="009358C6" w:rsidRDefault="009358C6" w:rsidP="009A4903">
      <w:pPr>
        <w:rPr>
          <w:b/>
          <w:bCs/>
        </w:rPr>
      </w:pPr>
      <w:r w:rsidRPr="009358C6">
        <w:rPr>
          <w:b/>
          <w:bCs/>
        </w:rPr>
        <w:t xml:space="preserve">Proposal 1. RAN4 to discuss </w:t>
      </w:r>
      <w:proofErr w:type="spellStart"/>
      <w:r w:rsidRPr="009358C6">
        <w:rPr>
          <w:b/>
          <w:bCs/>
        </w:rPr>
        <w:t>gNB</w:t>
      </w:r>
      <w:proofErr w:type="spellEnd"/>
      <w:r w:rsidRPr="009358C6">
        <w:rPr>
          <w:b/>
          <w:bCs/>
        </w:rPr>
        <w:t xml:space="preserve"> synchronization requirements for TDOA positioning technique. </w:t>
      </w:r>
    </w:p>
    <w:p w14:paraId="691B9A57" w14:textId="3AB6F013" w:rsidR="00752E14" w:rsidRDefault="00752E14" w:rsidP="00752E14">
      <w:pPr>
        <w:pStyle w:val="Heading2"/>
        <w:rPr>
          <w:lang w:val="en-US"/>
        </w:rPr>
      </w:pPr>
      <w:r>
        <w:rPr>
          <w:lang w:val="en-US"/>
        </w:rPr>
        <w:t xml:space="preserve"> Calibration error in multi-RTT</w:t>
      </w:r>
    </w:p>
    <w:p w14:paraId="7E8B5423" w14:textId="3391A2CC" w:rsidR="003634C1" w:rsidRDefault="003634C1" w:rsidP="003634C1">
      <w:r>
        <w:t xml:space="preserve">In contrast to TDOA-based methods, RTT-based positioning does not require very tight synchronization among cells. However, calibration error and group delay variation in both UE and </w:t>
      </w:r>
      <w:proofErr w:type="spellStart"/>
      <w:r>
        <w:t>gNB</w:t>
      </w:r>
      <w:proofErr w:type="spellEnd"/>
      <w:r>
        <w:t xml:space="preserve"> are main sources of impediments. Figure 3 illustrates the group delay terms on the Rx and Tx path of both UE and </w:t>
      </w:r>
      <w:proofErr w:type="spellStart"/>
      <w:r>
        <w:t>gNB</w:t>
      </w:r>
      <w:proofErr w:type="spellEnd"/>
      <w:r>
        <w:t xml:space="preserve"> that contribute to RTT measurement inaccuracy.</w:t>
      </w:r>
    </w:p>
    <w:p w14:paraId="4227CC0F" w14:textId="77777777" w:rsidR="003634C1" w:rsidRDefault="003634C1" w:rsidP="003634C1"/>
    <w:p w14:paraId="0BCC3358" w14:textId="77777777" w:rsidR="003634C1" w:rsidRDefault="003634C1" w:rsidP="003634C1">
      <w:pPr>
        <w:keepNext/>
        <w:jc w:val="center"/>
      </w:pPr>
      <w:r w:rsidRPr="003B3E1B">
        <w:rPr>
          <w:noProof/>
        </w:rPr>
        <w:drawing>
          <wp:inline distT="0" distB="0" distL="0" distR="0" wp14:anchorId="7D66B684" wp14:editId="6874D6F1">
            <wp:extent cx="3692106" cy="1941326"/>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6411" cy="1948848"/>
                    </a:xfrm>
                    <a:prstGeom prst="rect">
                      <a:avLst/>
                    </a:prstGeom>
                    <a:noFill/>
                    <a:ln>
                      <a:noFill/>
                    </a:ln>
                  </pic:spPr>
                </pic:pic>
              </a:graphicData>
            </a:graphic>
          </wp:inline>
        </w:drawing>
      </w:r>
    </w:p>
    <w:p w14:paraId="33DA6CEB" w14:textId="47D38573" w:rsidR="003634C1" w:rsidRDefault="003634C1" w:rsidP="003634C1">
      <w:pPr>
        <w:pStyle w:val="Caption"/>
        <w:jc w:val="center"/>
      </w:pPr>
      <w:r>
        <w:t>Figure 3 Calibration error and group delay variation in RTT</w:t>
      </w:r>
    </w:p>
    <w:p w14:paraId="5D9144D1" w14:textId="475C002F" w:rsidR="003634C1" w:rsidRDefault="003634C1" w:rsidP="003634C1">
      <w:r>
        <w:t xml:space="preserve">We present a preliminary analysis on the calibration level required to meet the accuracy requirements set forth in </w:t>
      </w:r>
      <w:r w:rsidRPr="000454EF">
        <w:t>TR38.855</w:t>
      </w:r>
      <w:r>
        <w:t xml:space="preserve">. With 10-meter horizontal positioning error for outdoor deployment scenarios, the total error budget of the </w:t>
      </w:r>
      <w:r>
        <w:lastRenderedPageBreak/>
        <w:t xml:space="preserve">system is approximately 33ns. Assuming PRS BW of 100 MHz in DL, the baseband TOA estimation in the UE yields an error approximately equal to 1/BW or 10ns. Similarly, assuming SRS BW of 100 MHz in UL, the baseband TOA estimation in the </w:t>
      </w:r>
      <w:proofErr w:type="spellStart"/>
      <w:r>
        <w:t>gNB</w:t>
      </w:r>
      <w:proofErr w:type="spellEnd"/>
      <w:r>
        <w:t xml:space="preserve"> leads to another 10ns of error. This leaves only 13ns budget for total calibration error of UE and </w:t>
      </w:r>
      <w:proofErr w:type="spellStart"/>
      <w:r>
        <w:t>gNB</w:t>
      </w:r>
      <w:proofErr w:type="spellEnd"/>
      <w:r>
        <w:t xml:space="preserve">.  As a refence, current requirements for time alignment error (TAE) at </w:t>
      </w:r>
      <w:proofErr w:type="spellStart"/>
      <w:r>
        <w:t>gNB</w:t>
      </w:r>
      <w:proofErr w:type="spellEnd"/>
      <w:r>
        <w:t xml:space="preserve"> between different branches of MIMO transmission is 65ns (clause 6.5.3.2 of TS 38.104).</w:t>
      </w:r>
    </w:p>
    <w:p w14:paraId="2909F0C6" w14:textId="7FFCBFCC" w:rsidR="003634C1" w:rsidRPr="007B582F" w:rsidRDefault="003634C1" w:rsidP="003634C1">
      <w:pPr>
        <w:rPr>
          <w:b/>
          <w:bCs/>
        </w:rPr>
      </w:pPr>
      <w:r w:rsidRPr="007B582F">
        <w:rPr>
          <w:b/>
          <w:bCs/>
        </w:rPr>
        <w:t xml:space="preserve">Observation </w:t>
      </w:r>
      <w:r>
        <w:rPr>
          <w:b/>
          <w:bCs/>
        </w:rPr>
        <w:t>3</w:t>
      </w:r>
      <w:r w:rsidRPr="007B582F">
        <w:rPr>
          <w:b/>
          <w:bCs/>
        </w:rPr>
        <w:t xml:space="preserve">. Calibration error and group delay variation in both UE and </w:t>
      </w:r>
      <w:proofErr w:type="spellStart"/>
      <w:r w:rsidRPr="007B582F">
        <w:rPr>
          <w:b/>
          <w:bCs/>
        </w:rPr>
        <w:t>gNB</w:t>
      </w:r>
      <w:proofErr w:type="spellEnd"/>
      <w:r w:rsidRPr="007B582F">
        <w:rPr>
          <w:b/>
          <w:bCs/>
        </w:rPr>
        <w:t xml:space="preserve"> are main sources of impediments in RTT. To meet positioning accuracy requirements in TR38.855, calibration of group delay at both UE and </w:t>
      </w:r>
      <w:proofErr w:type="spellStart"/>
      <w:r w:rsidRPr="007B582F">
        <w:rPr>
          <w:b/>
          <w:bCs/>
        </w:rPr>
        <w:t>gNB</w:t>
      </w:r>
      <w:proofErr w:type="spellEnd"/>
      <w:r w:rsidRPr="007B582F">
        <w:rPr>
          <w:b/>
          <w:bCs/>
        </w:rPr>
        <w:t xml:space="preserve"> </w:t>
      </w:r>
      <w:r>
        <w:rPr>
          <w:b/>
          <w:bCs/>
        </w:rPr>
        <w:t>must</w:t>
      </w:r>
      <w:r w:rsidRPr="007B582F">
        <w:rPr>
          <w:b/>
          <w:bCs/>
        </w:rPr>
        <w:t xml:space="preserve"> significantly improve. </w:t>
      </w:r>
    </w:p>
    <w:p w14:paraId="1724EC56" w14:textId="0C956A46" w:rsidR="003634C1" w:rsidRPr="003634C1" w:rsidRDefault="003634C1" w:rsidP="003634C1">
      <w:pPr>
        <w:rPr>
          <w:b/>
          <w:bCs/>
          <w:lang w:val="en-US"/>
        </w:rPr>
      </w:pPr>
      <w:r w:rsidRPr="003634C1">
        <w:rPr>
          <w:b/>
          <w:bCs/>
          <w:lang w:val="en-US"/>
        </w:rPr>
        <w:t xml:space="preserve">Proposal 2. RAN4 to also discuss </w:t>
      </w:r>
      <w:proofErr w:type="spellStart"/>
      <w:r w:rsidRPr="003634C1">
        <w:rPr>
          <w:b/>
          <w:bCs/>
          <w:lang w:val="en-US"/>
        </w:rPr>
        <w:t>gNB</w:t>
      </w:r>
      <w:proofErr w:type="spellEnd"/>
      <w:r w:rsidRPr="003634C1">
        <w:rPr>
          <w:b/>
          <w:bCs/>
          <w:lang w:val="en-US"/>
        </w:rPr>
        <w:t xml:space="preserve"> Rx-Tx performance requirements in conjunction with UE Rx-Tx requirements for E-CID and multi-RTT positioning techniques. </w:t>
      </w:r>
    </w:p>
    <w:p w14:paraId="05109B46" w14:textId="495ED071" w:rsidR="00F2107A" w:rsidRDefault="0032488E" w:rsidP="005D6C7D">
      <w:pPr>
        <w:pStyle w:val="Heading1"/>
        <w:rPr>
          <w:lang w:val="en-US"/>
        </w:rPr>
      </w:pPr>
      <w:r>
        <w:rPr>
          <w:lang w:val="en-US"/>
        </w:rPr>
        <w:t>Con</w:t>
      </w:r>
      <w:r w:rsidR="00F2107A">
        <w:rPr>
          <w:lang w:val="en-US"/>
        </w:rPr>
        <w:t>clusions</w:t>
      </w:r>
    </w:p>
    <w:p w14:paraId="556F6D1F" w14:textId="33415A5F" w:rsidR="00154D17" w:rsidRPr="00154D17" w:rsidRDefault="00154D17" w:rsidP="00154D17">
      <w:pPr>
        <w:rPr>
          <w:b/>
          <w:bCs/>
        </w:rPr>
      </w:pPr>
      <w:r w:rsidRPr="009A4903">
        <w:rPr>
          <w:b/>
          <w:bCs/>
        </w:rPr>
        <w:t xml:space="preserve">Observation 1. With NW synchronization error greater than T1=100 ns, even regulatory requirements (&lt;50 m) cannot be met for </w:t>
      </w:r>
      <w:proofErr w:type="spellStart"/>
      <w:r w:rsidRPr="009A4903">
        <w:rPr>
          <w:b/>
          <w:bCs/>
        </w:rPr>
        <w:t>UMi</w:t>
      </w:r>
      <w:proofErr w:type="spellEnd"/>
      <w:r w:rsidRPr="009A4903">
        <w:rPr>
          <w:b/>
          <w:bCs/>
        </w:rPr>
        <w:t xml:space="preserve"> scenario in FR1. The existing synchronization requirements (3 us MRTD in FR1) is significantly larger than what is required for positioning. </w:t>
      </w:r>
    </w:p>
    <w:p w14:paraId="49B06605" w14:textId="23A374D4" w:rsidR="00154D17" w:rsidRPr="00154D17" w:rsidRDefault="00154D17" w:rsidP="00154D17">
      <w:pPr>
        <w:rPr>
          <w:b/>
          <w:bCs/>
        </w:rPr>
      </w:pPr>
      <w:r w:rsidRPr="009A4903">
        <w:rPr>
          <w:b/>
          <w:bCs/>
        </w:rPr>
        <w:t xml:space="preserve">Observation </w:t>
      </w:r>
      <w:r>
        <w:rPr>
          <w:b/>
          <w:bCs/>
        </w:rPr>
        <w:t>2</w:t>
      </w:r>
      <w:r w:rsidRPr="009A4903">
        <w:rPr>
          <w:b/>
          <w:bCs/>
        </w:rPr>
        <w:t xml:space="preserve">. With NW synchronization error greater than T1=100 ns, even regulatory requirements (&lt;50 m) cannot be met for </w:t>
      </w:r>
      <w:proofErr w:type="spellStart"/>
      <w:r w:rsidRPr="009A4903">
        <w:rPr>
          <w:b/>
          <w:bCs/>
        </w:rPr>
        <w:t>UMi</w:t>
      </w:r>
      <w:proofErr w:type="spellEnd"/>
      <w:r w:rsidRPr="009A4903">
        <w:rPr>
          <w:b/>
          <w:bCs/>
        </w:rPr>
        <w:t xml:space="preserve"> scenario in FR</w:t>
      </w:r>
      <w:r>
        <w:rPr>
          <w:b/>
          <w:bCs/>
        </w:rPr>
        <w:t>2</w:t>
      </w:r>
      <w:r w:rsidRPr="009A4903">
        <w:rPr>
          <w:b/>
          <w:bCs/>
        </w:rPr>
        <w:t>. The existing synchronization requirements (</w:t>
      </w:r>
      <w:r>
        <w:rPr>
          <w:b/>
          <w:bCs/>
        </w:rPr>
        <w:t>0.26</w:t>
      </w:r>
      <w:r w:rsidRPr="009A4903">
        <w:rPr>
          <w:b/>
          <w:bCs/>
        </w:rPr>
        <w:t xml:space="preserve"> us MRTD in FR</w:t>
      </w:r>
      <w:r>
        <w:rPr>
          <w:b/>
          <w:bCs/>
        </w:rPr>
        <w:t>2</w:t>
      </w:r>
      <w:r w:rsidRPr="009A4903">
        <w:rPr>
          <w:b/>
          <w:bCs/>
        </w:rPr>
        <w:t xml:space="preserve">) is significantly larger than what is required for positioning. </w:t>
      </w:r>
    </w:p>
    <w:p w14:paraId="642D0BC2" w14:textId="54A0DD01" w:rsidR="00154D17" w:rsidRPr="00154D17" w:rsidRDefault="00154D17" w:rsidP="00154D17">
      <w:pPr>
        <w:rPr>
          <w:b/>
          <w:bCs/>
        </w:rPr>
      </w:pPr>
      <w:r w:rsidRPr="009358C6">
        <w:rPr>
          <w:b/>
          <w:bCs/>
        </w:rPr>
        <w:t xml:space="preserve">Proposal 1. RAN4 to discuss </w:t>
      </w:r>
      <w:proofErr w:type="spellStart"/>
      <w:r w:rsidRPr="009358C6">
        <w:rPr>
          <w:b/>
          <w:bCs/>
        </w:rPr>
        <w:t>gNB</w:t>
      </w:r>
      <w:proofErr w:type="spellEnd"/>
      <w:r w:rsidRPr="009358C6">
        <w:rPr>
          <w:b/>
          <w:bCs/>
        </w:rPr>
        <w:t xml:space="preserve"> synchronization requirements for TDOA positioning technique. </w:t>
      </w:r>
    </w:p>
    <w:p w14:paraId="4D306443" w14:textId="77777777" w:rsidR="00154D17" w:rsidRPr="007B582F" w:rsidRDefault="00154D17" w:rsidP="00154D17">
      <w:pPr>
        <w:rPr>
          <w:b/>
          <w:bCs/>
        </w:rPr>
      </w:pPr>
      <w:r w:rsidRPr="007B582F">
        <w:rPr>
          <w:b/>
          <w:bCs/>
        </w:rPr>
        <w:t xml:space="preserve">Observation </w:t>
      </w:r>
      <w:r>
        <w:rPr>
          <w:b/>
          <w:bCs/>
        </w:rPr>
        <w:t>3</w:t>
      </w:r>
      <w:r w:rsidRPr="007B582F">
        <w:rPr>
          <w:b/>
          <w:bCs/>
        </w:rPr>
        <w:t xml:space="preserve">. Calibration error and group delay variation in both UE and </w:t>
      </w:r>
      <w:proofErr w:type="spellStart"/>
      <w:r w:rsidRPr="007B582F">
        <w:rPr>
          <w:b/>
          <w:bCs/>
        </w:rPr>
        <w:t>gNB</w:t>
      </w:r>
      <w:proofErr w:type="spellEnd"/>
      <w:r w:rsidRPr="007B582F">
        <w:rPr>
          <w:b/>
          <w:bCs/>
        </w:rPr>
        <w:t xml:space="preserve"> are main sources of impediments in RTT. To meet positioning accuracy requirements in TR38.855, calibration of group delay at both UE and </w:t>
      </w:r>
      <w:proofErr w:type="spellStart"/>
      <w:r w:rsidRPr="007B582F">
        <w:rPr>
          <w:b/>
          <w:bCs/>
        </w:rPr>
        <w:t>gNB</w:t>
      </w:r>
      <w:proofErr w:type="spellEnd"/>
      <w:r w:rsidRPr="007B582F">
        <w:rPr>
          <w:b/>
          <w:bCs/>
        </w:rPr>
        <w:t xml:space="preserve"> </w:t>
      </w:r>
      <w:r>
        <w:rPr>
          <w:b/>
          <w:bCs/>
        </w:rPr>
        <w:t>must</w:t>
      </w:r>
      <w:r w:rsidRPr="007B582F">
        <w:rPr>
          <w:b/>
          <w:bCs/>
        </w:rPr>
        <w:t xml:space="preserve"> significantly improve. </w:t>
      </w:r>
    </w:p>
    <w:p w14:paraId="4B7C0144" w14:textId="6D34AECC" w:rsidR="00804DAC" w:rsidRPr="00154D17" w:rsidRDefault="00154D17" w:rsidP="00804DAC">
      <w:pPr>
        <w:rPr>
          <w:b/>
          <w:bCs/>
          <w:lang w:val="en-US"/>
        </w:rPr>
      </w:pPr>
      <w:r w:rsidRPr="003634C1">
        <w:rPr>
          <w:b/>
          <w:bCs/>
          <w:lang w:val="en-US"/>
        </w:rPr>
        <w:t xml:space="preserve">Proposal 2. RAN4 to also discuss </w:t>
      </w:r>
      <w:proofErr w:type="spellStart"/>
      <w:r w:rsidRPr="003634C1">
        <w:rPr>
          <w:b/>
          <w:bCs/>
          <w:lang w:val="en-US"/>
        </w:rPr>
        <w:t>gNB</w:t>
      </w:r>
      <w:proofErr w:type="spellEnd"/>
      <w:r w:rsidRPr="003634C1">
        <w:rPr>
          <w:b/>
          <w:bCs/>
          <w:lang w:val="en-US"/>
        </w:rPr>
        <w:t xml:space="preserve"> Rx-Tx performance requirements in conjunction with UE Rx-Tx requirements for E-CID and multi-RTT positioning techniques. </w:t>
      </w:r>
      <w:bookmarkStart w:id="0" w:name="_GoBack"/>
      <w:bookmarkEnd w:id="0"/>
    </w:p>
    <w:p w14:paraId="0C633F9D" w14:textId="447C8E91" w:rsidR="00797CE5" w:rsidRDefault="00797CE5" w:rsidP="006050F7">
      <w:pPr>
        <w:pStyle w:val="Heading1"/>
        <w:numPr>
          <w:ilvl w:val="0"/>
          <w:numId w:val="0"/>
        </w:numPr>
        <w:rPr>
          <w:lang w:val="en-US"/>
        </w:rPr>
      </w:pPr>
      <w:r>
        <w:rPr>
          <w:lang w:val="en-US"/>
        </w:rPr>
        <w:t>References</w:t>
      </w:r>
    </w:p>
    <w:p w14:paraId="79762E8F" w14:textId="6B140AC1" w:rsidR="00D2472A" w:rsidRDefault="00D2472A" w:rsidP="00D2472A">
      <w:pPr>
        <w:rPr>
          <w:lang w:val="en-US"/>
        </w:rPr>
      </w:pPr>
      <w:r>
        <w:rPr>
          <w:lang w:val="en-US"/>
        </w:rPr>
        <w:t>[1] R4-1908493</w:t>
      </w:r>
    </w:p>
    <w:p w14:paraId="7AED7D9A" w14:textId="7082FB53" w:rsidR="009152F9" w:rsidRPr="00D2472A" w:rsidRDefault="009152F9" w:rsidP="00D2472A">
      <w:pPr>
        <w:rPr>
          <w:lang w:val="en-US"/>
        </w:rPr>
      </w:pPr>
      <w:r>
        <w:rPr>
          <w:lang w:val="en-US"/>
        </w:rPr>
        <w:t>[2] RP-191156</w:t>
      </w:r>
    </w:p>
    <w:p w14:paraId="7B142946" w14:textId="6F497208" w:rsidR="00BF31AD" w:rsidRDefault="00BF31AD" w:rsidP="00797CE5">
      <w:pPr>
        <w:rPr>
          <w:lang w:val="en-US"/>
        </w:rPr>
      </w:pPr>
    </w:p>
    <w:sectPr w:rsidR="00BF31AD"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7B89" w14:textId="77777777" w:rsidR="009C1B82" w:rsidRDefault="009C1B82">
      <w:r>
        <w:separator/>
      </w:r>
    </w:p>
  </w:endnote>
  <w:endnote w:type="continuationSeparator" w:id="0">
    <w:p w14:paraId="6A753328" w14:textId="77777777" w:rsidR="009C1B82" w:rsidRDefault="009C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4EEA" w14:textId="77777777" w:rsidR="009C1B82" w:rsidRDefault="009C1B82">
      <w:r>
        <w:separator/>
      </w:r>
    </w:p>
  </w:footnote>
  <w:footnote w:type="continuationSeparator" w:id="0">
    <w:p w14:paraId="487FE781" w14:textId="77777777" w:rsidR="009C1B82" w:rsidRDefault="009C1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1A90"/>
    <w:multiLevelType w:val="hybridMultilevel"/>
    <w:tmpl w:val="5A30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C76433"/>
    <w:multiLevelType w:val="hybridMultilevel"/>
    <w:tmpl w:val="6772D90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1"/>
  </w:num>
  <w:num w:numId="10">
    <w:abstractNumId w:val="5"/>
  </w:num>
  <w:num w:numId="11">
    <w:abstractNumId w:val="18"/>
  </w:num>
  <w:num w:numId="12">
    <w:abstractNumId w:val="8"/>
  </w:num>
  <w:num w:numId="13">
    <w:abstractNumId w:val="17"/>
  </w:num>
  <w:num w:numId="14">
    <w:abstractNumId w:val="2"/>
  </w:num>
  <w:num w:numId="15">
    <w:abstractNumId w:val="34"/>
  </w:num>
  <w:num w:numId="16">
    <w:abstractNumId w:val="25"/>
  </w:num>
  <w:num w:numId="17">
    <w:abstractNumId w:val="10"/>
  </w:num>
  <w:num w:numId="18">
    <w:abstractNumId w:val="33"/>
  </w:num>
  <w:num w:numId="19">
    <w:abstractNumId w:val="24"/>
  </w:num>
  <w:num w:numId="20">
    <w:abstractNumId w:val="16"/>
  </w:num>
  <w:num w:numId="21">
    <w:abstractNumId w:val="27"/>
  </w:num>
  <w:num w:numId="22">
    <w:abstractNumId w:val="23"/>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19"/>
  </w:num>
  <w:num w:numId="30">
    <w:abstractNumId w:val="15"/>
  </w:num>
  <w:num w:numId="31">
    <w:abstractNumId w:val="22"/>
  </w:num>
  <w:num w:numId="32">
    <w:abstractNumId w:val="11"/>
  </w:num>
  <w:num w:numId="33">
    <w:abstractNumId w:val="3"/>
  </w:num>
  <w:num w:numId="34">
    <w:abstractNumId w:val="14"/>
  </w:num>
  <w:num w:numId="35">
    <w:abstractNumId w:val="26"/>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759"/>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371"/>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90"/>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D17"/>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D86"/>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4C1"/>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14E"/>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2DF"/>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1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F9"/>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8C6"/>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03"/>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B82"/>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D51"/>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7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72A"/>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92B"/>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B0689-9FCF-4E66-9302-8C145A4A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110</TotalTime>
  <Pages>5</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13</cp:revision>
  <cp:lastPrinted>2009-04-22T21:01:00Z</cp:lastPrinted>
  <dcterms:created xsi:type="dcterms:W3CDTF">2019-09-27T21:07:00Z</dcterms:created>
  <dcterms:modified xsi:type="dcterms:W3CDTF">2019-10-04T21:23:00Z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